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8063A" w14:textId="0BDD43ED" w:rsidR="00620B93" w:rsidRPr="00620B93" w:rsidRDefault="00620B93" w:rsidP="00620B9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620B93"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>b</w:t>
      </w:r>
      <w:r w:rsidRPr="00620B93">
        <w:rPr>
          <w:rFonts w:ascii="Arial" w:hAnsi="Arial"/>
          <w:b/>
          <w:sz w:val="24"/>
        </w:rPr>
        <w:tab/>
      </w:r>
      <w:r w:rsidR="00B75BD7">
        <w:rPr>
          <w:rFonts w:ascii="Arial" w:hAnsi="Arial"/>
          <w:b/>
          <w:sz w:val="24"/>
        </w:rPr>
        <w:fldChar w:fldCharType="begin"/>
      </w:r>
      <w:r w:rsidR="00B75BD7">
        <w:rPr>
          <w:rFonts w:ascii="Arial" w:hAnsi="Arial"/>
          <w:b/>
          <w:sz w:val="24"/>
        </w:rPr>
        <w:instrText xml:space="preserve"> DOCPROPERTY  Tdoc#  \* MERGEFORMAT </w:instrText>
      </w:r>
      <w:r w:rsidR="00B75BD7">
        <w:rPr>
          <w:rFonts w:ascii="Arial" w:hAnsi="Arial"/>
          <w:b/>
          <w:sz w:val="24"/>
        </w:rPr>
        <w:fldChar w:fldCharType="separate"/>
      </w:r>
      <w:r w:rsidR="003C63A5">
        <w:rPr>
          <w:rFonts w:ascii="Arial" w:hAnsi="Arial"/>
          <w:b/>
          <w:sz w:val="24"/>
        </w:rPr>
        <w:t>R4-2405127</w:t>
      </w:r>
      <w:r w:rsidR="00B75BD7">
        <w:rPr>
          <w:rFonts w:ascii="Arial" w:hAnsi="Arial"/>
          <w:b/>
          <w:sz w:val="24"/>
        </w:rPr>
        <w:fldChar w:fldCharType="end"/>
      </w:r>
    </w:p>
    <w:p w14:paraId="6313B77C" w14:textId="26D6923D" w:rsidR="00620B93" w:rsidRPr="00620B93" w:rsidRDefault="00620B93" w:rsidP="00620B9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20B93">
        <w:rPr>
          <w:rFonts w:ascii="Arial" w:eastAsia="MS Mincho" w:hAnsi="Arial"/>
          <w:b/>
          <w:noProof/>
          <w:sz w:val="24"/>
        </w:rPr>
        <w:t xml:space="preserve">Changsha, </w:t>
      </w:r>
      <w:r w:rsidR="00D81D41">
        <w:rPr>
          <w:rFonts w:ascii="Arial" w:eastAsia="MS Mincho" w:hAnsi="Arial"/>
          <w:b/>
          <w:noProof/>
          <w:sz w:val="24"/>
        </w:rPr>
        <w:t xml:space="preserve">China, </w:t>
      </w:r>
      <w:r w:rsidRPr="00620B93">
        <w:rPr>
          <w:rFonts w:ascii="Arial" w:eastAsia="MS Mincho" w:hAnsi="Arial"/>
          <w:b/>
          <w:noProof/>
          <w:sz w:val="24"/>
        </w:rPr>
        <w:t>15</w:t>
      </w:r>
      <w:r w:rsidRPr="00620B9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20B93">
        <w:rPr>
          <w:rFonts w:ascii="Arial" w:eastAsia="MS Mincho" w:hAnsi="Arial"/>
          <w:b/>
          <w:noProof/>
          <w:sz w:val="24"/>
        </w:rPr>
        <w:t xml:space="preserve"> - 19</w:t>
      </w:r>
      <w:r w:rsidRPr="00620B9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20B93">
        <w:rPr>
          <w:rFonts w:ascii="Arial" w:eastAsia="MS Mincho" w:hAnsi="Arial"/>
          <w:b/>
          <w:noProof/>
          <w:sz w:val="24"/>
        </w:rPr>
        <w:t xml:space="preserve"> Apr, 2024</w:t>
      </w:r>
    </w:p>
    <w:p w14:paraId="0985FDF3" w14:textId="45EE037A" w:rsidR="00D46BD4" w:rsidRPr="00D551EA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53A5866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B0E30" w:rsidRPr="002B0E30">
        <w:rPr>
          <w:rFonts w:ascii="Arial" w:hAnsi="Arial"/>
          <w:sz w:val="24"/>
          <w:lang w:val="en-US" w:eastAsia="zh-CN"/>
        </w:rPr>
        <w:t>Simulation results on UE multi-Rx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03EA2213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17DD5" w:rsidRPr="00417DD5">
        <w:rPr>
          <w:rFonts w:ascii="Arial" w:hAnsi="Arial"/>
          <w:sz w:val="24"/>
          <w:lang w:val="pt-BR"/>
        </w:rPr>
        <w:t>6.7.3.3</w:t>
      </w:r>
    </w:p>
    <w:p w14:paraId="69E3E1F0" w14:textId="4EC1837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840E5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4DC79AA4" w:rsidR="00DA5EE2" w:rsidRPr="004B565E" w:rsidRDefault="00757EA0" w:rsidP="00757EA0">
      <w:pPr>
        <w:rPr>
          <w:lang w:val="en-US" w:eastAsia="zh-CN"/>
        </w:rPr>
      </w:pPr>
      <w:bookmarkStart w:id="0" w:name="_Hlk132059126"/>
      <w:r w:rsidRPr="00757EA0">
        <w:rPr>
          <w:lang w:eastAsia="zh-CN"/>
        </w:rPr>
        <w:t>During RAN4#1</w:t>
      </w:r>
      <w:r w:rsidR="00001A2B">
        <w:rPr>
          <w:lang w:eastAsia="zh-CN"/>
        </w:rPr>
        <w:t>10</w:t>
      </w:r>
      <w:r w:rsidRPr="00757EA0">
        <w:rPr>
          <w:lang w:eastAsia="zh-CN"/>
        </w:rPr>
        <w:t xml:space="preserve"> meeting, </w:t>
      </w:r>
      <w:r w:rsidR="001840E5" w:rsidRPr="001840E5">
        <w:rPr>
          <w:lang w:eastAsia="zh-CN"/>
        </w:rPr>
        <w:t xml:space="preserve">Way forward </w:t>
      </w:r>
      <w:r w:rsidR="0051636B">
        <w:rPr>
          <w:lang w:eastAsia="zh-CN"/>
        </w:rPr>
        <w:fldChar w:fldCharType="begin"/>
      </w:r>
      <w:r w:rsidR="0051636B">
        <w:rPr>
          <w:lang w:eastAsia="zh-CN"/>
        </w:rPr>
        <w:instrText xml:space="preserve"> REF _Ref134631145 \r \h </w:instrText>
      </w:r>
      <w:r w:rsidR="0051636B">
        <w:rPr>
          <w:lang w:eastAsia="zh-CN"/>
        </w:rPr>
      </w:r>
      <w:r w:rsidR="0051636B">
        <w:rPr>
          <w:lang w:eastAsia="zh-CN"/>
        </w:rPr>
        <w:fldChar w:fldCharType="separate"/>
      </w:r>
      <w:r w:rsidR="003C63A5">
        <w:rPr>
          <w:lang w:eastAsia="zh-CN"/>
        </w:rPr>
        <w:t>[1]</w:t>
      </w:r>
      <w:r w:rsidR="0051636B">
        <w:rPr>
          <w:lang w:eastAsia="zh-CN"/>
        </w:rPr>
        <w:fldChar w:fldCharType="end"/>
      </w:r>
      <w:r w:rsidR="0051636B">
        <w:rPr>
          <w:lang w:eastAsia="zh-CN"/>
        </w:rPr>
        <w:t xml:space="preserve"> </w:t>
      </w:r>
      <w:r w:rsidR="009074BE" w:rsidRPr="009074BE">
        <w:rPr>
          <w:lang w:eastAsia="zh-CN"/>
        </w:rPr>
        <w:t>on FR2 HST demodulation requirements</w:t>
      </w:r>
      <w:r w:rsidR="00BF4518" w:rsidRPr="00BF4518">
        <w:rPr>
          <w:lang w:eastAsia="zh-CN"/>
        </w:rPr>
        <w:t xml:space="preserve"> </w:t>
      </w:r>
      <w:r w:rsidRPr="00757EA0">
        <w:rPr>
          <w:lang w:eastAsia="zh-CN"/>
        </w:rPr>
        <w:t xml:space="preserve">was approved. In this contribution, we </w:t>
      </w:r>
      <w:r w:rsidR="001840E5">
        <w:rPr>
          <w:lang w:eastAsia="zh-CN"/>
        </w:rPr>
        <w:t>provide</w:t>
      </w:r>
      <w:r w:rsidRPr="00757EA0">
        <w:rPr>
          <w:lang w:eastAsia="zh-CN"/>
        </w:rPr>
        <w:t xml:space="preserve"> our </w:t>
      </w:r>
      <w:r w:rsidR="001840E5">
        <w:rPr>
          <w:lang w:eastAsia="zh-CN"/>
        </w:rPr>
        <w:t>updated simulation results</w:t>
      </w:r>
      <w:r w:rsidRPr="00757EA0">
        <w:rPr>
          <w:lang w:eastAsia="zh-CN"/>
        </w:rPr>
        <w:t xml:space="preserve"> </w:t>
      </w:r>
      <w:r w:rsidR="00ED0262" w:rsidRPr="00ED0262">
        <w:rPr>
          <w:lang w:eastAsia="zh-CN"/>
        </w:rPr>
        <w:t xml:space="preserve">on </w:t>
      </w:r>
      <w:r w:rsidRPr="00757EA0">
        <w:rPr>
          <w:lang w:eastAsia="zh-CN"/>
        </w:rPr>
        <w:t xml:space="preserve">UE </w:t>
      </w:r>
      <w:r w:rsidR="00547498" w:rsidRPr="00547498">
        <w:rPr>
          <w:lang w:eastAsia="zh-CN"/>
        </w:rPr>
        <w:t xml:space="preserve">multi-Rx </w:t>
      </w:r>
      <w:r w:rsidRPr="00757EA0">
        <w:rPr>
          <w:lang w:eastAsia="zh-CN"/>
        </w:rPr>
        <w:t>demodulation requirements for HST FR2.</w:t>
      </w:r>
    </w:p>
    <w:bookmarkEnd w:id="0"/>
    <w:p w14:paraId="09314080" w14:textId="6E8D87C3" w:rsidR="00E005BC" w:rsidRDefault="00E005BC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14:paraId="68039A7C" w14:textId="464BE69A" w:rsidR="00E005BC" w:rsidRDefault="007042CE" w:rsidP="00E005BC">
      <w:pPr>
        <w:rPr>
          <w:lang w:val="en-US" w:eastAsia="zh-CN"/>
        </w:rPr>
      </w:pPr>
      <w:r>
        <w:rPr>
          <w:lang w:val="en-US" w:eastAsia="zh-CN"/>
        </w:rPr>
        <w:t>T</w:t>
      </w:r>
      <w:r w:rsidR="00E005BC" w:rsidRPr="00E005BC">
        <w:rPr>
          <w:lang w:val="en-US" w:eastAsia="zh-CN"/>
        </w:rPr>
        <w:t xml:space="preserve">he simulation results with different MCS pairs are shown as following Table </w:t>
      </w:r>
      <w:r>
        <w:rPr>
          <w:lang w:val="en-US" w:eastAsia="zh-CN"/>
        </w:rPr>
        <w:t>3</w:t>
      </w:r>
      <w:r w:rsidR="00E005BC" w:rsidRPr="00E005BC">
        <w:rPr>
          <w:lang w:val="en-US" w:eastAsia="zh-CN"/>
        </w:rPr>
        <w:t>-</w:t>
      </w:r>
      <w:r>
        <w:rPr>
          <w:lang w:val="en-US" w:eastAsia="zh-CN"/>
        </w:rPr>
        <w:t>1</w:t>
      </w:r>
      <w:r w:rsidR="00E005BC" w:rsidRPr="00E005BC">
        <w:rPr>
          <w:lang w:val="en-US" w:eastAsia="zh-CN"/>
        </w:rPr>
        <w:t>.</w:t>
      </w:r>
    </w:p>
    <w:p w14:paraId="0F12A6EF" w14:textId="787B0091" w:rsidR="00E005BC" w:rsidRPr="00E005BC" w:rsidRDefault="00E005BC" w:rsidP="00E005B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E005BC">
        <w:rPr>
          <w:rFonts w:ascii="Arial" w:hAnsi="Arial" w:cs="Arial" w:hint="eastAsia"/>
          <w:b/>
          <w:lang w:val="x-none" w:eastAsia="zh-CN"/>
        </w:rPr>
        <w:t>T</w:t>
      </w:r>
      <w:r w:rsidRPr="00E005BC">
        <w:rPr>
          <w:rFonts w:ascii="Arial" w:hAnsi="Arial" w:cs="Arial"/>
          <w:b/>
          <w:lang w:val="x-none" w:eastAsia="zh-CN"/>
        </w:rPr>
        <w:t xml:space="preserve">able </w:t>
      </w:r>
      <w:r w:rsidR="007042CE">
        <w:rPr>
          <w:rFonts w:ascii="Arial" w:hAnsi="Arial" w:cs="Arial"/>
          <w:b/>
          <w:lang w:val="x-none" w:eastAsia="zh-CN"/>
        </w:rPr>
        <w:t>3</w:t>
      </w:r>
      <w:r w:rsidRPr="00E005BC">
        <w:rPr>
          <w:rFonts w:ascii="Arial" w:hAnsi="Arial" w:cs="Arial"/>
          <w:b/>
          <w:lang w:val="x-none" w:eastAsia="zh-CN"/>
        </w:rPr>
        <w:t>-</w:t>
      </w:r>
      <w:r w:rsidR="007042CE">
        <w:rPr>
          <w:rFonts w:ascii="Arial" w:hAnsi="Arial" w:cs="Arial"/>
          <w:b/>
          <w:lang w:val="x-none" w:eastAsia="zh-CN"/>
        </w:rPr>
        <w:t>1</w:t>
      </w:r>
      <w:r w:rsidRPr="00E005BC">
        <w:rPr>
          <w:rFonts w:ascii="Arial" w:hAnsi="Arial" w:cs="Arial"/>
          <w:b/>
          <w:lang w:val="x-none" w:eastAsia="zh-CN"/>
        </w:rPr>
        <w:t xml:space="preserve"> Simulation results with different MCS pairs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1427"/>
        <w:gridCol w:w="837"/>
        <w:gridCol w:w="1037"/>
        <w:gridCol w:w="1187"/>
      </w:tblGrid>
      <w:tr w:rsidR="00BE16A6" w:rsidRPr="00E005BC" w14:paraId="24A8657D" w14:textId="79DDAA87" w:rsidTr="00BE16A6">
        <w:trPr>
          <w:trHeight w:val="47"/>
          <w:jc w:val="center"/>
        </w:trPr>
        <w:tc>
          <w:tcPr>
            <w:tcW w:w="0" w:type="auto"/>
            <w:vMerge w:val="restart"/>
            <w:vAlign w:val="center"/>
          </w:tcPr>
          <w:p w14:paraId="599AEAA7" w14:textId="77777777" w:rsidR="00BE16A6" w:rsidRPr="00E005BC" w:rsidRDefault="00BE16A6" w:rsidP="00BE16A6">
            <w:pPr>
              <w:pStyle w:val="TAH"/>
            </w:pPr>
            <w:r w:rsidRPr="00E005BC">
              <w:rPr>
                <w:rFonts w:hint="eastAsia"/>
              </w:rPr>
              <w:t>C</w:t>
            </w:r>
            <w:r w:rsidRPr="00E005BC">
              <w:t>ase</w:t>
            </w:r>
          </w:p>
        </w:tc>
        <w:tc>
          <w:tcPr>
            <w:tcW w:w="0" w:type="auto"/>
            <w:vMerge w:val="restart"/>
            <w:vAlign w:val="center"/>
          </w:tcPr>
          <w:p w14:paraId="2728DB9E" w14:textId="77777777" w:rsidR="00BE16A6" w:rsidRPr="00E005BC" w:rsidRDefault="00BE16A6" w:rsidP="00BE16A6">
            <w:pPr>
              <w:pStyle w:val="TAH"/>
            </w:pPr>
            <w:r w:rsidRPr="00E005BC">
              <w:rPr>
                <w:rFonts w:hint="eastAsia"/>
              </w:rPr>
              <w:t>R</w:t>
            </w:r>
            <w:r w:rsidRPr="00E005BC">
              <w:t>TD</w:t>
            </w:r>
          </w:p>
        </w:tc>
        <w:tc>
          <w:tcPr>
            <w:tcW w:w="0" w:type="auto"/>
            <w:vMerge w:val="restart"/>
            <w:vAlign w:val="center"/>
          </w:tcPr>
          <w:p w14:paraId="657DF2CB" w14:textId="77777777" w:rsidR="00BE16A6" w:rsidRPr="00E005BC" w:rsidRDefault="00BE16A6" w:rsidP="00BE16A6">
            <w:pPr>
              <w:pStyle w:val="TAH"/>
              <w:rPr>
                <w:rFonts w:eastAsiaTheme="minorEastAsia"/>
                <w:lang w:eastAsia="zh-CN"/>
              </w:rPr>
            </w:pPr>
            <w:r w:rsidRPr="00E005BC">
              <w:rPr>
                <w:rFonts w:eastAsiaTheme="minorEastAsia" w:hint="eastAsia"/>
                <w:lang w:eastAsia="zh-CN"/>
              </w:rPr>
              <w:t>M</w:t>
            </w:r>
            <w:r w:rsidRPr="00E005BC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gridSpan w:val="2"/>
            <w:vAlign w:val="center"/>
          </w:tcPr>
          <w:p w14:paraId="47E40723" w14:textId="147898DD" w:rsidR="00BE16A6" w:rsidRPr="00E005BC" w:rsidRDefault="00BE16A6" w:rsidP="00BE16A6">
            <w:pPr>
              <w:pStyle w:val="TAH"/>
              <w:rPr>
                <w:rFonts w:eastAsiaTheme="minorEastAsia"/>
                <w:lang w:eastAsia="zh-CN"/>
              </w:rPr>
            </w:pPr>
            <w:r w:rsidRPr="00E005BC">
              <w:rPr>
                <w:rFonts w:eastAsiaTheme="minorEastAsia" w:hint="eastAsia"/>
                <w:lang w:eastAsia="zh-CN"/>
              </w:rPr>
              <w:t>S</w:t>
            </w:r>
            <w:r w:rsidRPr="00E005BC">
              <w:rPr>
                <w:rFonts w:eastAsiaTheme="minorEastAsia"/>
                <w:lang w:eastAsia="zh-CN"/>
              </w:rPr>
              <w:t>NR</w:t>
            </w:r>
          </w:p>
        </w:tc>
      </w:tr>
      <w:tr w:rsidR="00BE16A6" w:rsidRPr="00E005BC" w14:paraId="7E5427FF" w14:textId="11F29A91" w:rsidTr="00BE16A6">
        <w:trPr>
          <w:trHeight w:val="47"/>
          <w:jc w:val="center"/>
        </w:trPr>
        <w:tc>
          <w:tcPr>
            <w:tcW w:w="0" w:type="auto"/>
            <w:vMerge/>
            <w:vAlign w:val="center"/>
          </w:tcPr>
          <w:p w14:paraId="5F5749D3" w14:textId="77777777" w:rsidR="00BE16A6" w:rsidRPr="00E005BC" w:rsidRDefault="00BE16A6" w:rsidP="00BE16A6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32B806B5" w14:textId="77777777" w:rsidR="00BE16A6" w:rsidRPr="00E005BC" w:rsidRDefault="00BE16A6" w:rsidP="00BE16A6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58E62C89" w14:textId="77777777" w:rsidR="00BE16A6" w:rsidRPr="00E005BC" w:rsidRDefault="00BE16A6" w:rsidP="00BE16A6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477B5C" w14:textId="0DD9205E" w:rsidR="00BE16A6" w:rsidRPr="00E005BC" w:rsidRDefault="00BE16A6" w:rsidP="00BE16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23205FC7" w14:textId="094AB258" w:rsidR="00BE16A6" w:rsidRPr="00E005BC" w:rsidRDefault="00BE16A6" w:rsidP="00BE16A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</w:t>
            </w:r>
          </w:p>
        </w:tc>
      </w:tr>
      <w:tr w:rsidR="00BE16A6" w:rsidRPr="00E005BC" w14:paraId="720FB32F" w14:textId="2C072A7D" w:rsidTr="00BE16A6">
        <w:trPr>
          <w:trHeight w:val="47"/>
          <w:jc w:val="center"/>
        </w:trPr>
        <w:tc>
          <w:tcPr>
            <w:tcW w:w="0" w:type="auto"/>
            <w:vAlign w:val="center"/>
          </w:tcPr>
          <w:p w14:paraId="6587B64E" w14:textId="6AD776FB" w:rsidR="00BE16A6" w:rsidRPr="00E005BC" w:rsidRDefault="00BE16A6" w:rsidP="00BE16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69B7C3" w14:textId="77777777" w:rsidR="00BE16A6" w:rsidRPr="00E005BC" w:rsidRDefault="00BE16A6" w:rsidP="00BE16A6">
            <w:pPr>
              <w:pStyle w:val="TAC"/>
            </w:pPr>
            <w:r w:rsidRPr="00E005BC">
              <w:t>(1.5CP) 0.88us</w:t>
            </w:r>
          </w:p>
        </w:tc>
        <w:tc>
          <w:tcPr>
            <w:tcW w:w="0" w:type="auto"/>
            <w:vAlign w:val="center"/>
          </w:tcPr>
          <w:p w14:paraId="4CBB7D1F" w14:textId="77777777" w:rsidR="00BE16A6" w:rsidRPr="00E005BC" w:rsidRDefault="00BE16A6" w:rsidP="00BE16A6">
            <w:pPr>
              <w:pStyle w:val="TAC"/>
              <w:rPr>
                <w:rFonts w:eastAsiaTheme="minorEastAsia"/>
                <w:lang w:eastAsia="zh-CN"/>
              </w:rPr>
            </w:pPr>
            <w:r w:rsidRPr="00E005BC">
              <w:rPr>
                <w:rFonts w:eastAsiaTheme="minorEastAsia" w:hint="eastAsia"/>
                <w:lang w:eastAsia="zh-CN"/>
              </w:rPr>
              <w:t>{</w:t>
            </w:r>
            <w:r w:rsidRPr="00E005BC">
              <w:rPr>
                <w:rFonts w:eastAsiaTheme="minorEastAsia"/>
                <w:lang w:eastAsia="zh-CN"/>
              </w:rPr>
              <w:t>19, 11}</w:t>
            </w:r>
          </w:p>
        </w:tc>
        <w:tc>
          <w:tcPr>
            <w:tcW w:w="0" w:type="auto"/>
            <w:vAlign w:val="center"/>
          </w:tcPr>
          <w:p w14:paraId="4FBBDA77" w14:textId="66FD5EDF" w:rsidR="00BE16A6" w:rsidRPr="00E005BC" w:rsidRDefault="00BE16A6" w:rsidP="00BE16A6">
            <w:pPr>
              <w:pStyle w:val="TAC"/>
            </w:pPr>
            <w:r w:rsidRPr="00E005BC">
              <w:t>{1</w:t>
            </w:r>
            <w:r>
              <w:t>1</w:t>
            </w:r>
            <w:r w:rsidRPr="00E005BC">
              <w:t xml:space="preserve">.2, </w:t>
            </w:r>
            <w:r>
              <w:t>6.0</w:t>
            </w:r>
            <w:r w:rsidRPr="00E005BC">
              <w:t>}</w:t>
            </w:r>
          </w:p>
        </w:tc>
        <w:tc>
          <w:tcPr>
            <w:tcW w:w="0" w:type="auto"/>
            <w:vAlign w:val="center"/>
          </w:tcPr>
          <w:p w14:paraId="29F5C50B" w14:textId="2719964D" w:rsidR="00BE16A6" w:rsidRPr="00E005BC" w:rsidRDefault="00BE16A6" w:rsidP="00BE16A6">
            <w:pPr>
              <w:pStyle w:val="TAC"/>
            </w:pPr>
            <w:r w:rsidRPr="00BE16A6">
              <w:t>{1</w:t>
            </w:r>
            <w:r>
              <w:t>4</w:t>
            </w:r>
            <w:r w:rsidRPr="00BE16A6">
              <w:t xml:space="preserve">.2, </w:t>
            </w:r>
            <w:r>
              <w:t>9</w:t>
            </w:r>
            <w:r w:rsidRPr="00BE16A6">
              <w:t>.0}</w:t>
            </w:r>
          </w:p>
        </w:tc>
      </w:tr>
    </w:tbl>
    <w:p w14:paraId="38CA27CC" w14:textId="77777777" w:rsidR="00E005BC" w:rsidRPr="00E005BC" w:rsidRDefault="00E005BC" w:rsidP="00E005BC">
      <w:pPr>
        <w:rPr>
          <w:lang w:val="en-US" w:eastAsia="zh-CN"/>
        </w:rPr>
      </w:pPr>
    </w:p>
    <w:p w14:paraId="06EF3418" w14:textId="5466DCCB" w:rsidR="00D46BD4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6D5C199" w14:textId="7C732D48" w:rsidR="00AC0753" w:rsidRDefault="00BF4518" w:rsidP="00BF4518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ED0262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ED0262" w:rsidRPr="00ED0262">
        <w:rPr>
          <w:lang w:val="en-US" w:eastAsia="zh-CN"/>
        </w:rPr>
        <w:t xml:space="preserve">our updated simulation results </w:t>
      </w:r>
      <w:r w:rsidRPr="006551CC">
        <w:rPr>
          <w:lang w:val="en-US" w:eastAsia="zh-CN"/>
        </w:rPr>
        <w:t xml:space="preserve">on </w:t>
      </w:r>
      <w:r w:rsidRPr="00BF4518">
        <w:rPr>
          <w:lang w:val="en-US" w:eastAsia="zh-CN"/>
        </w:rPr>
        <w:t>UE multi-Rx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64BA4432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1" w:name="_Ref126587496"/>
      <w:bookmarkStart w:id="2" w:name="_Ref134631145"/>
      <w:bookmarkStart w:id="3" w:name="_Ref134713647"/>
      <w:r w:rsidRPr="00535494">
        <w:rPr>
          <w:lang w:val="en-US" w:eastAsia="zh-CN"/>
        </w:rPr>
        <w:t>R</w:t>
      </w:r>
      <w:bookmarkStart w:id="4" w:name="_Hlk132059147"/>
      <w:r w:rsidR="0051636B">
        <w:rPr>
          <w:lang w:val="en-US" w:eastAsia="zh-CN"/>
        </w:rPr>
        <w:t>4</w:t>
      </w:r>
      <w:r w:rsidRPr="00535494">
        <w:rPr>
          <w:lang w:val="en-US" w:eastAsia="zh-CN"/>
        </w:rPr>
        <w:t>-</w:t>
      </w:r>
      <w:bookmarkEnd w:id="1"/>
      <w:bookmarkEnd w:id="2"/>
      <w:bookmarkEnd w:id="4"/>
      <w:r w:rsidR="00001A2B" w:rsidRPr="00001A2B">
        <w:rPr>
          <w:lang w:val="en-US" w:eastAsia="zh-CN"/>
        </w:rPr>
        <w:t>2402861</w:t>
      </w:r>
      <w:r w:rsidR="0051636B" w:rsidRPr="0051636B">
        <w:rPr>
          <w:lang w:val="en-US" w:eastAsia="zh-CN"/>
        </w:rPr>
        <w:t xml:space="preserve">, </w:t>
      </w:r>
      <w:r w:rsidR="00001A2B" w:rsidRPr="00001A2B">
        <w:rPr>
          <w:lang w:val="en-US" w:eastAsia="zh-CN"/>
        </w:rPr>
        <w:t>Way forward on [110][316] NR_HST_FR2_enh_Demod</w:t>
      </w:r>
      <w:r w:rsidR="0051636B" w:rsidRPr="0051636B">
        <w:rPr>
          <w:lang w:val="en-US" w:eastAsia="zh-CN"/>
        </w:rPr>
        <w:t>, RAN4#1</w:t>
      </w:r>
      <w:r w:rsidR="00E852BB">
        <w:rPr>
          <w:lang w:val="en-US" w:eastAsia="zh-CN"/>
        </w:rPr>
        <w:t>1</w:t>
      </w:r>
      <w:r w:rsidR="0051636B" w:rsidRPr="0051636B">
        <w:rPr>
          <w:lang w:val="en-US" w:eastAsia="zh-CN"/>
        </w:rPr>
        <w:t>0</w:t>
      </w:r>
      <w:r w:rsidR="00123D28">
        <w:rPr>
          <w:lang w:val="en-US" w:eastAsia="zh-CN"/>
        </w:rPr>
        <w:t>,</w:t>
      </w:r>
      <w:r w:rsidR="0051636B" w:rsidRPr="0051636B">
        <w:rPr>
          <w:lang w:val="en-US" w:eastAsia="zh-CN"/>
        </w:rPr>
        <w:t xml:space="preserve"> Samsung</w:t>
      </w:r>
      <w:bookmarkEnd w:id="3"/>
    </w:p>
    <w:p w14:paraId="29D6DB70" w14:textId="713E1D48" w:rsidR="001229F1" w:rsidRPr="0051636B" w:rsidRDefault="001229F1" w:rsidP="00AC7557">
      <w:pPr>
        <w:rPr>
          <w:lang w:val="en-US" w:eastAsia="zh-CN"/>
        </w:rPr>
      </w:pPr>
    </w:p>
    <w:sectPr w:rsidR="001229F1" w:rsidRPr="0051636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3EB2" w14:textId="77777777" w:rsidR="009D7BA9" w:rsidRDefault="009D7BA9" w:rsidP="009163A1">
      <w:pPr>
        <w:spacing w:after="0"/>
      </w:pPr>
      <w:r>
        <w:separator/>
      </w:r>
    </w:p>
  </w:endnote>
  <w:endnote w:type="continuationSeparator" w:id="0">
    <w:p w14:paraId="577A8CF0" w14:textId="77777777" w:rsidR="009D7BA9" w:rsidRDefault="009D7BA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DC5BE" w14:textId="77777777" w:rsidR="009D7BA9" w:rsidRDefault="009D7BA9" w:rsidP="009163A1">
      <w:pPr>
        <w:spacing w:after="0"/>
      </w:pPr>
      <w:r>
        <w:separator/>
      </w:r>
    </w:p>
  </w:footnote>
  <w:footnote w:type="continuationSeparator" w:id="0">
    <w:p w14:paraId="7DFAA20A" w14:textId="77777777" w:rsidR="009D7BA9" w:rsidRDefault="009D7BA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6D7CCD"/>
    <w:multiLevelType w:val="hybridMultilevel"/>
    <w:tmpl w:val="6A465CD0"/>
    <w:lvl w:ilvl="0" w:tplc="36781D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5"/>
  </w:num>
  <w:num w:numId="17">
    <w:abstractNumId w:val="1"/>
    <w:lvlOverride w:ilvl="0">
      <w:startOverride w:val="1"/>
    </w:lvlOverride>
  </w:num>
  <w:num w:numId="18">
    <w:abstractNumId w:val="4"/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3"/>
  </w:num>
  <w:num w:numId="30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1A2B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47329"/>
    <w:rsid w:val="00052512"/>
    <w:rsid w:val="000609E0"/>
    <w:rsid w:val="00074136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485E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23D28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32BF"/>
    <w:rsid w:val="00167E9A"/>
    <w:rsid w:val="00170674"/>
    <w:rsid w:val="00171E01"/>
    <w:rsid w:val="00172FD9"/>
    <w:rsid w:val="00173BFB"/>
    <w:rsid w:val="00175DD4"/>
    <w:rsid w:val="00180C6D"/>
    <w:rsid w:val="001840E5"/>
    <w:rsid w:val="0018444A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59D2"/>
    <w:rsid w:val="002072AE"/>
    <w:rsid w:val="00207AAD"/>
    <w:rsid w:val="00207C93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564B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43A"/>
    <w:rsid w:val="00295972"/>
    <w:rsid w:val="002977D6"/>
    <w:rsid w:val="002A00F4"/>
    <w:rsid w:val="002A2DEB"/>
    <w:rsid w:val="002A395D"/>
    <w:rsid w:val="002A43B2"/>
    <w:rsid w:val="002A79F3"/>
    <w:rsid w:val="002B0E30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002"/>
    <w:rsid w:val="002F45D2"/>
    <w:rsid w:val="002F4BA9"/>
    <w:rsid w:val="002F6122"/>
    <w:rsid w:val="0030104D"/>
    <w:rsid w:val="00306370"/>
    <w:rsid w:val="00307208"/>
    <w:rsid w:val="00307584"/>
    <w:rsid w:val="00310966"/>
    <w:rsid w:val="00310F15"/>
    <w:rsid w:val="00312EDF"/>
    <w:rsid w:val="00314027"/>
    <w:rsid w:val="0031498C"/>
    <w:rsid w:val="00316D2A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272C"/>
    <w:rsid w:val="00386D3F"/>
    <w:rsid w:val="0038762B"/>
    <w:rsid w:val="00390076"/>
    <w:rsid w:val="00393AD3"/>
    <w:rsid w:val="00394F1A"/>
    <w:rsid w:val="003955D1"/>
    <w:rsid w:val="00395B59"/>
    <w:rsid w:val="00396C7C"/>
    <w:rsid w:val="003A053B"/>
    <w:rsid w:val="003A2CE1"/>
    <w:rsid w:val="003A518C"/>
    <w:rsid w:val="003A6BF7"/>
    <w:rsid w:val="003B1442"/>
    <w:rsid w:val="003B1587"/>
    <w:rsid w:val="003B6209"/>
    <w:rsid w:val="003B6518"/>
    <w:rsid w:val="003C2692"/>
    <w:rsid w:val="003C4B01"/>
    <w:rsid w:val="003C53B3"/>
    <w:rsid w:val="003C5DE9"/>
    <w:rsid w:val="003C63A5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1734"/>
    <w:rsid w:val="00412CFF"/>
    <w:rsid w:val="004143BA"/>
    <w:rsid w:val="0041618E"/>
    <w:rsid w:val="00416BDF"/>
    <w:rsid w:val="00417DD5"/>
    <w:rsid w:val="00430809"/>
    <w:rsid w:val="004308FF"/>
    <w:rsid w:val="0043491A"/>
    <w:rsid w:val="004353D8"/>
    <w:rsid w:val="00435829"/>
    <w:rsid w:val="004376B8"/>
    <w:rsid w:val="00444C36"/>
    <w:rsid w:val="00452050"/>
    <w:rsid w:val="0045261D"/>
    <w:rsid w:val="00452A90"/>
    <w:rsid w:val="004530D3"/>
    <w:rsid w:val="004575B7"/>
    <w:rsid w:val="00464C15"/>
    <w:rsid w:val="00466640"/>
    <w:rsid w:val="00466D17"/>
    <w:rsid w:val="00474160"/>
    <w:rsid w:val="004750C1"/>
    <w:rsid w:val="004757EA"/>
    <w:rsid w:val="004774C7"/>
    <w:rsid w:val="00481B5B"/>
    <w:rsid w:val="004842BC"/>
    <w:rsid w:val="00491B2D"/>
    <w:rsid w:val="0049539E"/>
    <w:rsid w:val="004A0295"/>
    <w:rsid w:val="004A152B"/>
    <w:rsid w:val="004B0938"/>
    <w:rsid w:val="004B101B"/>
    <w:rsid w:val="004B25B2"/>
    <w:rsid w:val="004C01C4"/>
    <w:rsid w:val="004C2CC4"/>
    <w:rsid w:val="004C3524"/>
    <w:rsid w:val="004C3767"/>
    <w:rsid w:val="004C515A"/>
    <w:rsid w:val="004C5592"/>
    <w:rsid w:val="004C607D"/>
    <w:rsid w:val="004C739A"/>
    <w:rsid w:val="004D1D41"/>
    <w:rsid w:val="004D2ADD"/>
    <w:rsid w:val="004D4717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3E64"/>
    <w:rsid w:val="004F476C"/>
    <w:rsid w:val="004F61E8"/>
    <w:rsid w:val="004F6B7A"/>
    <w:rsid w:val="0050109B"/>
    <w:rsid w:val="00503B2B"/>
    <w:rsid w:val="00513486"/>
    <w:rsid w:val="0051636B"/>
    <w:rsid w:val="00517C7B"/>
    <w:rsid w:val="00520D28"/>
    <w:rsid w:val="00521A80"/>
    <w:rsid w:val="00522372"/>
    <w:rsid w:val="00522A1A"/>
    <w:rsid w:val="00523DB3"/>
    <w:rsid w:val="005256C9"/>
    <w:rsid w:val="00525EDA"/>
    <w:rsid w:val="0052662F"/>
    <w:rsid w:val="00526EB5"/>
    <w:rsid w:val="00527924"/>
    <w:rsid w:val="0053015D"/>
    <w:rsid w:val="005303A3"/>
    <w:rsid w:val="005324E6"/>
    <w:rsid w:val="00532969"/>
    <w:rsid w:val="00535494"/>
    <w:rsid w:val="00537C66"/>
    <w:rsid w:val="005422B0"/>
    <w:rsid w:val="00547498"/>
    <w:rsid w:val="00550FA9"/>
    <w:rsid w:val="0055146C"/>
    <w:rsid w:val="005520EE"/>
    <w:rsid w:val="00553E20"/>
    <w:rsid w:val="00555E12"/>
    <w:rsid w:val="0056005A"/>
    <w:rsid w:val="00560F1D"/>
    <w:rsid w:val="00561B54"/>
    <w:rsid w:val="005620DC"/>
    <w:rsid w:val="00562B9D"/>
    <w:rsid w:val="00565834"/>
    <w:rsid w:val="00567D51"/>
    <w:rsid w:val="00573A7E"/>
    <w:rsid w:val="00575946"/>
    <w:rsid w:val="00575DF2"/>
    <w:rsid w:val="00576D52"/>
    <w:rsid w:val="005776FD"/>
    <w:rsid w:val="00577917"/>
    <w:rsid w:val="005813CD"/>
    <w:rsid w:val="00583DF4"/>
    <w:rsid w:val="005876C9"/>
    <w:rsid w:val="005930B2"/>
    <w:rsid w:val="00594E70"/>
    <w:rsid w:val="005A0C1C"/>
    <w:rsid w:val="005A1CBB"/>
    <w:rsid w:val="005A26BA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0C4E"/>
    <w:rsid w:val="005F3786"/>
    <w:rsid w:val="005F7A96"/>
    <w:rsid w:val="006012F4"/>
    <w:rsid w:val="00615D0B"/>
    <w:rsid w:val="00616955"/>
    <w:rsid w:val="00620B93"/>
    <w:rsid w:val="00624360"/>
    <w:rsid w:val="00624A59"/>
    <w:rsid w:val="006254EF"/>
    <w:rsid w:val="00626C53"/>
    <w:rsid w:val="00626E47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6842"/>
    <w:rsid w:val="0067773B"/>
    <w:rsid w:val="00682F8D"/>
    <w:rsid w:val="0068409E"/>
    <w:rsid w:val="00684BFD"/>
    <w:rsid w:val="006868DB"/>
    <w:rsid w:val="006870BA"/>
    <w:rsid w:val="00692830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1C73"/>
    <w:rsid w:val="006C3F62"/>
    <w:rsid w:val="006C7B9D"/>
    <w:rsid w:val="006D75D7"/>
    <w:rsid w:val="006E2A89"/>
    <w:rsid w:val="006F2282"/>
    <w:rsid w:val="006F4EBE"/>
    <w:rsid w:val="006F6DD2"/>
    <w:rsid w:val="006F6F96"/>
    <w:rsid w:val="007023F1"/>
    <w:rsid w:val="007042CE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682A"/>
    <w:rsid w:val="007270A7"/>
    <w:rsid w:val="00730405"/>
    <w:rsid w:val="00730D26"/>
    <w:rsid w:val="007322C6"/>
    <w:rsid w:val="00733272"/>
    <w:rsid w:val="0073685B"/>
    <w:rsid w:val="007408CC"/>
    <w:rsid w:val="00743BF3"/>
    <w:rsid w:val="00744FBF"/>
    <w:rsid w:val="0074654E"/>
    <w:rsid w:val="00750013"/>
    <w:rsid w:val="0075117E"/>
    <w:rsid w:val="007543BF"/>
    <w:rsid w:val="007552D4"/>
    <w:rsid w:val="00757E55"/>
    <w:rsid w:val="00757EA0"/>
    <w:rsid w:val="0076193C"/>
    <w:rsid w:val="00762132"/>
    <w:rsid w:val="00765092"/>
    <w:rsid w:val="007655C2"/>
    <w:rsid w:val="0076674F"/>
    <w:rsid w:val="00767B27"/>
    <w:rsid w:val="007726DD"/>
    <w:rsid w:val="00775433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7F3D8B"/>
    <w:rsid w:val="007F43F3"/>
    <w:rsid w:val="0080117D"/>
    <w:rsid w:val="00804C38"/>
    <w:rsid w:val="00805D20"/>
    <w:rsid w:val="00810CF0"/>
    <w:rsid w:val="0081199C"/>
    <w:rsid w:val="00812FE3"/>
    <w:rsid w:val="00816459"/>
    <w:rsid w:val="008178C0"/>
    <w:rsid w:val="00821440"/>
    <w:rsid w:val="008218D9"/>
    <w:rsid w:val="008231A1"/>
    <w:rsid w:val="00823542"/>
    <w:rsid w:val="0082437D"/>
    <w:rsid w:val="00825BC9"/>
    <w:rsid w:val="00826757"/>
    <w:rsid w:val="0083568D"/>
    <w:rsid w:val="0083678C"/>
    <w:rsid w:val="0084123E"/>
    <w:rsid w:val="0084642A"/>
    <w:rsid w:val="008466C6"/>
    <w:rsid w:val="00846F6F"/>
    <w:rsid w:val="0084779A"/>
    <w:rsid w:val="00847B68"/>
    <w:rsid w:val="00847DFF"/>
    <w:rsid w:val="00851AC2"/>
    <w:rsid w:val="00852889"/>
    <w:rsid w:val="00855D56"/>
    <w:rsid w:val="00857EA4"/>
    <w:rsid w:val="008664AE"/>
    <w:rsid w:val="00866F6F"/>
    <w:rsid w:val="008672A0"/>
    <w:rsid w:val="008727FE"/>
    <w:rsid w:val="00872EDD"/>
    <w:rsid w:val="00873115"/>
    <w:rsid w:val="0087443A"/>
    <w:rsid w:val="00874ED9"/>
    <w:rsid w:val="00875896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074BE"/>
    <w:rsid w:val="0091024F"/>
    <w:rsid w:val="00910A88"/>
    <w:rsid w:val="00910DCD"/>
    <w:rsid w:val="00915630"/>
    <w:rsid w:val="00915CA9"/>
    <w:rsid w:val="009163A1"/>
    <w:rsid w:val="00921BE6"/>
    <w:rsid w:val="00922714"/>
    <w:rsid w:val="009227B3"/>
    <w:rsid w:val="00933106"/>
    <w:rsid w:val="009342E2"/>
    <w:rsid w:val="00935AED"/>
    <w:rsid w:val="00940C78"/>
    <w:rsid w:val="0094150E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5BCA"/>
    <w:rsid w:val="00986589"/>
    <w:rsid w:val="00990D2B"/>
    <w:rsid w:val="0099790B"/>
    <w:rsid w:val="009A0F65"/>
    <w:rsid w:val="009A3D67"/>
    <w:rsid w:val="009A6B60"/>
    <w:rsid w:val="009B3709"/>
    <w:rsid w:val="009B49B2"/>
    <w:rsid w:val="009B553C"/>
    <w:rsid w:val="009C17B0"/>
    <w:rsid w:val="009C1CE9"/>
    <w:rsid w:val="009C2E19"/>
    <w:rsid w:val="009D506A"/>
    <w:rsid w:val="009D568F"/>
    <w:rsid w:val="009D78C8"/>
    <w:rsid w:val="009D7BA9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0B1F"/>
    <w:rsid w:val="00A1234D"/>
    <w:rsid w:val="00A123A9"/>
    <w:rsid w:val="00A14B7B"/>
    <w:rsid w:val="00A20EF5"/>
    <w:rsid w:val="00A217B8"/>
    <w:rsid w:val="00A22FCF"/>
    <w:rsid w:val="00A22FD2"/>
    <w:rsid w:val="00A25E88"/>
    <w:rsid w:val="00A27E27"/>
    <w:rsid w:val="00A336AA"/>
    <w:rsid w:val="00A3536B"/>
    <w:rsid w:val="00A4708B"/>
    <w:rsid w:val="00A57A70"/>
    <w:rsid w:val="00A62D36"/>
    <w:rsid w:val="00A64ABC"/>
    <w:rsid w:val="00A6690E"/>
    <w:rsid w:val="00A66E60"/>
    <w:rsid w:val="00A67355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514"/>
    <w:rsid w:val="00AA3E3D"/>
    <w:rsid w:val="00AA488B"/>
    <w:rsid w:val="00AA6FF1"/>
    <w:rsid w:val="00AB0DB3"/>
    <w:rsid w:val="00AB0FC5"/>
    <w:rsid w:val="00AB3410"/>
    <w:rsid w:val="00AB3519"/>
    <w:rsid w:val="00AB72E3"/>
    <w:rsid w:val="00AC0753"/>
    <w:rsid w:val="00AC0BD3"/>
    <w:rsid w:val="00AC3522"/>
    <w:rsid w:val="00AC461A"/>
    <w:rsid w:val="00AC5345"/>
    <w:rsid w:val="00AC5CD4"/>
    <w:rsid w:val="00AC7557"/>
    <w:rsid w:val="00AE2768"/>
    <w:rsid w:val="00AE333B"/>
    <w:rsid w:val="00AE340E"/>
    <w:rsid w:val="00AF5146"/>
    <w:rsid w:val="00AF6D41"/>
    <w:rsid w:val="00AF7A6A"/>
    <w:rsid w:val="00B02479"/>
    <w:rsid w:val="00B131DF"/>
    <w:rsid w:val="00B2149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5BD7"/>
    <w:rsid w:val="00B77DAE"/>
    <w:rsid w:val="00B77F2E"/>
    <w:rsid w:val="00B90905"/>
    <w:rsid w:val="00B90D39"/>
    <w:rsid w:val="00B9176E"/>
    <w:rsid w:val="00B93693"/>
    <w:rsid w:val="00B9392A"/>
    <w:rsid w:val="00B9395D"/>
    <w:rsid w:val="00BA0D01"/>
    <w:rsid w:val="00BA204D"/>
    <w:rsid w:val="00BA3F6A"/>
    <w:rsid w:val="00BA614C"/>
    <w:rsid w:val="00BA7304"/>
    <w:rsid w:val="00BB0805"/>
    <w:rsid w:val="00BB37C8"/>
    <w:rsid w:val="00BB4906"/>
    <w:rsid w:val="00BC014F"/>
    <w:rsid w:val="00BC180C"/>
    <w:rsid w:val="00BC4DE3"/>
    <w:rsid w:val="00BC6157"/>
    <w:rsid w:val="00BD0EAE"/>
    <w:rsid w:val="00BD1881"/>
    <w:rsid w:val="00BD34D5"/>
    <w:rsid w:val="00BD37CB"/>
    <w:rsid w:val="00BD3806"/>
    <w:rsid w:val="00BD4737"/>
    <w:rsid w:val="00BD6A04"/>
    <w:rsid w:val="00BD7807"/>
    <w:rsid w:val="00BE0216"/>
    <w:rsid w:val="00BE0AE6"/>
    <w:rsid w:val="00BE16A6"/>
    <w:rsid w:val="00BE26A5"/>
    <w:rsid w:val="00BE2B16"/>
    <w:rsid w:val="00BE30EC"/>
    <w:rsid w:val="00BE4E7F"/>
    <w:rsid w:val="00BE64CF"/>
    <w:rsid w:val="00BE75FF"/>
    <w:rsid w:val="00BE79CD"/>
    <w:rsid w:val="00BF055D"/>
    <w:rsid w:val="00BF4518"/>
    <w:rsid w:val="00C006CD"/>
    <w:rsid w:val="00C027C5"/>
    <w:rsid w:val="00C03843"/>
    <w:rsid w:val="00C04B86"/>
    <w:rsid w:val="00C06889"/>
    <w:rsid w:val="00C12709"/>
    <w:rsid w:val="00C15054"/>
    <w:rsid w:val="00C15094"/>
    <w:rsid w:val="00C17141"/>
    <w:rsid w:val="00C22585"/>
    <w:rsid w:val="00C2313C"/>
    <w:rsid w:val="00C240F3"/>
    <w:rsid w:val="00C26B37"/>
    <w:rsid w:val="00C26B92"/>
    <w:rsid w:val="00C34D9E"/>
    <w:rsid w:val="00C402D8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1037"/>
    <w:rsid w:val="00CC4A1C"/>
    <w:rsid w:val="00CC519B"/>
    <w:rsid w:val="00CD018D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1D0F"/>
    <w:rsid w:val="00D2446B"/>
    <w:rsid w:val="00D30B86"/>
    <w:rsid w:val="00D346A5"/>
    <w:rsid w:val="00D40BA1"/>
    <w:rsid w:val="00D40F21"/>
    <w:rsid w:val="00D421F7"/>
    <w:rsid w:val="00D44284"/>
    <w:rsid w:val="00D44F00"/>
    <w:rsid w:val="00D46BD4"/>
    <w:rsid w:val="00D4790B"/>
    <w:rsid w:val="00D50051"/>
    <w:rsid w:val="00D514FE"/>
    <w:rsid w:val="00D524A8"/>
    <w:rsid w:val="00D53400"/>
    <w:rsid w:val="00D551EA"/>
    <w:rsid w:val="00D558C8"/>
    <w:rsid w:val="00D6548E"/>
    <w:rsid w:val="00D66FCA"/>
    <w:rsid w:val="00D679AF"/>
    <w:rsid w:val="00D74B47"/>
    <w:rsid w:val="00D753C5"/>
    <w:rsid w:val="00D76BB7"/>
    <w:rsid w:val="00D77231"/>
    <w:rsid w:val="00D81490"/>
    <w:rsid w:val="00D81D41"/>
    <w:rsid w:val="00D82A0F"/>
    <w:rsid w:val="00D82B82"/>
    <w:rsid w:val="00D83692"/>
    <w:rsid w:val="00D85B25"/>
    <w:rsid w:val="00D87106"/>
    <w:rsid w:val="00D90964"/>
    <w:rsid w:val="00D920B7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0FA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5BC"/>
    <w:rsid w:val="00E00C06"/>
    <w:rsid w:val="00E0215C"/>
    <w:rsid w:val="00E046DA"/>
    <w:rsid w:val="00E14775"/>
    <w:rsid w:val="00E157C7"/>
    <w:rsid w:val="00E23903"/>
    <w:rsid w:val="00E25220"/>
    <w:rsid w:val="00E25B4C"/>
    <w:rsid w:val="00E375A2"/>
    <w:rsid w:val="00E46169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0632"/>
    <w:rsid w:val="00E7115B"/>
    <w:rsid w:val="00E73756"/>
    <w:rsid w:val="00E75814"/>
    <w:rsid w:val="00E77C55"/>
    <w:rsid w:val="00E77E8A"/>
    <w:rsid w:val="00E8060F"/>
    <w:rsid w:val="00E8187B"/>
    <w:rsid w:val="00E852BB"/>
    <w:rsid w:val="00E8582B"/>
    <w:rsid w:val="00E879F8"/>
    <w:rsid w:val="00E91177"/>
    <w:rsid w:val="00E95A33"/>
    <w:rsid w:val="00EA7B14"/>
    <w:rsid w:val="00EA7C2F"/>
    <w:rsid w:val="00EB2D48"/>
    <w:rsid w:val="00EB4124"/>
    <w:rsid w:val="00EB5043"/>
    <w:rsid w:val="00EB72E6"/>
    <w:rsid w:val="00EB7C78"/>
    <w:rsid w:val="00EC330C"/>
    <w:rsid w:val="00EC7ECD"/>
    <w:rsid w:val="00ED0262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423EC"/>
    <w:rsid w:val="00F50497"/>
    <w:rsid w:val="00F539C3"/>
    <w:rsid w:val="00F5415E"/>
    <w:rsid w:val="00F560D5"/>
    <w:rsid w:val="00F56A5E"/>
    <w:rsid w:val="00F607D8"/>
    <w:rsid w:val="00F62AC9"/>
    <w:rsid w:val="00F63240"/>
    <w:rsid w:val="00F6403B"/>
    <w:rsid w:val="00F66FC6"/>
    <w:rsid w:val="00F7182A"/>
    <w:rsid w:val="00F77689"/>
    <w:rsid w:val="00F92C08"/>
    <w:rsid w:val="00F92DD5"/>
    <w:rsid w:val="00F97356"/>
    <w:rsid w:val="00F97713"/>
    <w:rsid w:val="00FA034D"/>
    <w:rsid w:val="00FA7696"/>
    <w:rsid w:val="00FB172E"/>
    <w:rsid w:val="00FB51AC"/>
    <w:rsid w:val="00FB5658"/>
    <w:rsid w:val="00FB7EA2"/>
    <w:rsid w:val="00FC0CDF"/>
    <w:rsid w:val="00FC34C6"/>
    <w:rsid w:val="00FC5E5E"/>
    <w:rsid w:val="00FD18AC"/>
    <w:rsid w:val="00FD3083"/>
    <w:rsid w:val="00FD4842"/>
    <w:rsid w:val="00FD4EE5"/>
    <w:rsid w:val="00FD5ADC"/>
    <w:rsid w:val="00FE0347"/>
    <w:rsid w:val="00FE1AEA"/>
    <w:rsid w:val="00FE4C62"/>
    <w:rsid w:val="00FE6330"/>
    <w:rsid w:val="00FF14F1"/>
    <w:rsid w:val="00FF14FB"/>
    <w:rsid w:val="00FF1CC7"/>
    <w:rsid w:val="00FF42A4"/>
    <w:rsid w:val="00FF5849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542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E00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A6619-87DF-408B-81A6-E23B453F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1249</TotalTime>
  <Pages>1</Pages>
  <Words>146</Words>
  <Characters>835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R4-2405127 Simulation results on UE multi-Rx demodulation requirements for HST FR2</dc:title>
  <dc:subject/>
  <dc:creator>Huawei</dc:creator>
  <cp:keywords/>
  <dc:description/>
  <cp:lastModifiedBy>Huawei</cp:lastModifiedBy>
  <cp:revision>27</cp:revision>
  <dcterms:created xsi:type="dcterms:W3CDTF">2024-01-11T04:13:00Z</dcterms:created>
  <dcterms:modified xsi:type="dcterms:W3CDTF">2024-04-08T12:34:00Z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(3)JGihDiW3G5ZPn7WjEZ/PPJRgLCTJdXWR6rWmrg0x1qvbUeyFYBwwHpTtKGOsVnTdQjU4+PuC
6kgS4hTBm9WU2zMdgdOS0zalvBxdLjuSv4ATztTXHAQDhGAHSMnYhuw1Yy71gS1RjAd7bdpP
wJ1j7inx1cvnT29hhJe+ajD0LXop1UrM98R9dnhWJAUlKTvMThVrd/Gf9agjKRMiSoA/ceK4
a4yfn75O2PodsAKr5t</vt:lpwstr>
  </property>
  <property fmtid="{D5CDD505-2E9C-101B-9397-08002B2CF9AE}" pid="3" name="_2015_ms_pID_7253431">
    <vt:lpwstr>r+GfoaVhdFxBXS6L5mUnHxw7a6jZW1tkhClV8oti88kuH1zyt1XXi3
0XnufhDPuLiaDu6Qzalugi5C07Uv2lyGQlmchyjm8hkYhk2GHZoA/56FEZv9ZLpXbX88hGmT
IXnWxnvfpWFODTR5iwj8Jd85Yf/8wu+qHOEJ5OMtYXobPsDL+UbVklEuIMfDdc4SdvP/KPNS
g6obZ0TGJddXnSZANewMcn/wISlTg3GtNy0u</vt:lpwstr>
  </property>
  <property fmtid="{D5CDD505-2E9C-101B-9397-08002B2CF9AE}" pid="4" name="_2015_ms_pID_7253432">
    <vt:lpwstr>n0ijtzFM+ELfcK6X6lsMwx4=</vt:lpwstr>
  </property>
  <property fmtid="{D5CDD505-2E9C-101B-9397-08002B2CF9AE}" pid="5" name="Tdoc#">
    <vt:lpwstr>R4-2405127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1712579615</vt:lpwstr>
  </property>
</Properties>
</file>